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77FC2" w14:textId="77777777" w:rsidR="00690F54" w:rsidRDefault="00690F54" w:rsidP="00690F54">
      <w:pPr>
        <w:rPr>
          <w:rFonts w:cs="Arial"/>
          <w:b/>
        </w:rPr>
      </w:pPr>
      <w:r w:rsidRPr="00F253BD">
        <w:rPr>
          <w:rFonts w:cs="Arial"/>
          <w:b/>
        </w:rPr>
        <w:t>Anlage „Personalprofil</w:t>
      </w:r>
      <w:r>
        <w:rPr>
          <w:rFonts w:cs="Arial"/>
          <w:b/>
        </w:rPr>
        <w:t>e</w:t>
      </w:r>
      <w:r w:rsidRPr="00F253BD">
        <w:rPr>
          <w:rFonts w:cs="Arial"/>
          <w:b/>
        </w:rPr>
        <w:t>“</w:t>
      </w:r>
    </w:p>
    <w:p w14:paraId="08DD11A4" w14:textId="6FD740D0" w:rsidR="00690F54" w:rsidRDefault="00B73598" w:rsidP="00690F54">
      <w:pPr>
        <w:rPr>
          <w:rFonts w:cs="Arial"/>
        </w:rPr>
      </w:pPr>
      <w:r>
        <w:rPr>
          <w:rFonts w:cs="Arial"/>
        </w:rPr>
        <w:t xml:space="preserve">Name des </w:t>
      </w:r>
      <w:r w:rsidR="00690F54">
        <w:rPr>
          <w:rFonts w:cs="Arial"/>
        </w:rPr>
        <w:t>Bieter</w:t>
      </w:r>
      <w:r>
        <w:rPr>
          <w:rFonts w:cs="Arial"/>
        </w:rPr>
        <w:t>s / der Bietergemeinschaft</w:t>
      </w:r>
      <w:r w:rsidR="00690F54">
        <w:rPr>
          <w:rFonts w:cs="Arial"/>
        </w:rPr>
        <w:t>:</w:t>
      </w:r>
    </w:p>
    <w:p w14:paraId="23FA8417" w14:textId="6BCF1660" w:rsidR="00690F54" w:rsidRPr="008C48FC" w:rsidRDefault="00363AC0" w:rsidP="00690F54">
      <w:sdt>
        <w:sdtPr>
          <w:rPr>
            <w:color w:val="0070C0"/>
          </w:rPr>
          <w:id w:val="-806238703"/>
          <w:placeholder>
            <w:docPart w:val="53CD6B556CE3465283BE500F0B59DCB0"/>
          </w:placeholder>
        </w:sdtPr>
        <w:sdtEndPr/>
        <w:sdtContent>
          <w:r w:rsidR="00690F54" w:rsidRPr="008056F5">
            <w:rPr>
              <w:color w:val="0070C0"/>
            </w:rPr>
            <w:t>Bitte eintragen</w:t>
          </w:r>
        </w:sdtContent>
      </w:sdt>
    </w:p>
    <w:p w14:paraId="5CAA3315" w14:textId="77777777" w:rsidR="00690F54" w:rsidRDefault="00690F54" w:rsidP="00690F54">
      <w:pPr>
        <w:rPr>
          <w:rFonts w:cs="Arial"/>
        </w:rPr>
      </w:pPr>
    </w:p>
    <w:p w14:paraId="08768679" w14:textId="2329EBB8" w:rsidR="00690F54" w:rsidRDefault="00CD24A0" w:rsidP="00690F54">
      <w:pPr>
        <w:rPr>
          <w:rFonts w:cs="Arial"/>
        </w:rPr>
      </w:pPr>
      <w:r w:rsidRPr="36E52EFC">
        <w:rPr>
          <w:rFonts w:cs="Arial"/>
        </w:rPr>
        <w:t xml:space="preserve">Wir setzen zur Leistungserbringung </w:t>
      </w:r>
      <w:r w:rsidR="00690F54" w:rsidRPr="36E52EFC">
        <w:rPr>
          <w:rFonts w:cs="Arial"/>
        </w:rPr>
        <w:t>das nachfolgend aufgeführte Personal ein:</w:t>
      </w:r>
    </w:p>
    <w:sdt>
      <w:sdtPr>
        <w:rPr>
          <w:rFonts w:ascii="Arial" w:eastAsiaTheme="minorEastAsia" w:hAnsi="Arial" w:cs="Times New Roman"/>
          <w:color w:val="auto"/>
          <w:sz w:val="20"/>
          <w:szCs w:val="20"/>
          <w:lang w:eastAsia="en-US"/>
        </w:rPr>
        <w:id w:val="2815345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117B44" w14:textId="77777777" w:rsidR="00690F54" w:rsidRPr="007274D5" w:rsidRDefault="00690F54" w:rsidP="00690F54">
          <w:pPr>
            <w:pStyle w:val="Inhaltsverzeichnisberschrift"/>
            <w:rPr>
              <w:rFonts w:ascii="Arial" w:hAnsi="Arial" w:cs="Arial"/>
              <w:b/>
              <w:color w:val="auto"/>
              <w:sz w:val="20"/>
              <w:szCs w:val="20"/>
            </w:rPr>
          </w:pPr>
          <w:r w:rsidRPr="007274D5">
            <w:rPr>
              <w:rFonts w:ascii="Arial" w:hAnsi="Arial" w:cs="Arial"/>
              <w:b/>
              <w:color w:val="auto"/>
              <w:sz w:val="20"/>
              <w:szCs w:val="20"/>
            </w:rPr>
            <w:t>Inhaltsverzeichnis</w:t>
          </w:r>
        </w:p>
        <w:p w14:paraId="21F7CE15" w14:textId="0368F5AA" w:rsidR="00CD24A0" w:rsidRDefault="00690F54">
          <w:pPr>
            <w:pStyle w:val="Verzeichnis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de-DE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1127717" w:history="1">
            <w:r w:rsidR="00CD24A0" w:rsidRPr="00C44A76">
              <w:rPr>
                <w:rStyle w:val="Hyperlink"/>
                <w:noProof/>
              </w:rPr>
              <w:t>1</w:t>
            </w:r>
            <w:r w:rsidR="00CD24A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de-DE"/>
              </w:rPr>
              <w:tab/>
            </w:r>
            <w:r w:rsidR="00CD24A0" w:rsidRPr="00C44A76">
              <w:rPr>
                <w:rStyle w:val="Hyperlink"/>
                <w:noProof/>
              </w:rPr>
              <w:t>Personal-Profil Nr. 1: Projektleiter/ Projektleiterin</w:t>
            </w:r>
            <w:r w:rsidR="00CD24A0">
              <w:rPr>
                <w:noProof/>
                <w:webHidden/>
              </w:rPr>
              <w:tab/>
            </w:r>
            <w:r w:rsidR="00CD24A0">
              <w:rPr>
                <w:noProof/>
                <w:webHidden/>
              </w:rPr>
              <w:fldChar w:fldCharType="begin"/>
            </w:r>
            <w:r w:rsidR="00CD24A0">
              <w:rPr>
                <w:noProof/>
                <w:webHidden/>
              </w:rPr>
              <w:instrText xml:space="preserve"> PAGEREF _Toc111127717 \h </w:instrText>
            </w:r>
            <w:r w:rsidR="00CD24A0">
              <w:rPr>
                <w:noProof/>
                <w:webHidden/>
              </w:rPr>
            </w:r>
            <w:r w:rsidR="00CD24A0">
              <w:rPr>
                <w:noProof/>
                <w:webHidden/>
              </w:rPr>
              <w:fldChar w:fldCharType="separate"/>
            </w:r>
            <w:r w:rsidR="003E0AC7">
              <w:rPr>
                <w:noProof/>
                <w:webHidden/>
              </w:rPr>
              <w:t>2</w:t>
            </w:r>
            <w:r w:rsidR="00CD24A0">
              <w:rPr>
                <w:noProof/>
                <w:webHidden/>
              </w:rPr>
              <w:fldChar w:fldCharType="end"/>
            </w:r>
          </w:hyperlink>
        </w:p>
        <w:p w14:paraId="3AA9D193" w14:textId="40FCC194" w:rsidR="00CD24A0" w:rsidRDefault="00CD24A0">
          <w:pPr>
            <w:pStyle w:val="Verzeichnis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de-DE"/>
            </w:rPr>
          </w:pPr>
          <w:hyperlink w:anchor="_Toc111127718" w:history="1">
            <w:r w:rsidRPr="00C44A76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de-DE"/>
              </w:rPr>
              <w:tab/>
            </w:r>
            <w:r w:rsidRPr="00C44A76">
              <w:rPr>
                <w:rStyle w:val="Hyperlink"/>
                <w:noProof/>
              </w:rPr>
              <w:t xml:space="preserve">Personal-Profil Nr. 2: Weiterer </w:t>
            </w:r>
            <w:r w:rsidR="005E18F4">
              <w:rPr>
                <w:rStyle w:val="Hyperlink"/>
                <w:noProof/>
              </w:rPr>
              <w:t>Berater</w:t>
            </w:r>
            <w:r w:rsidRPr="00C44A76">
              <w:rPr>
                <w:rStyle w:val="Hyperlink"/>
                <w:noProof/>
              </w:rPr>
              <w:t xml:space="preserve">/ weitere </w:t>
            </w:r>
            <w:r w:rsidR="005E18F4">
              <w:rPr>
                <w:rStyle w:val="Hyperlink"/>
                <w:noProof/>
              </w:rPr>
              <w:t>Beraterin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_Toc111127718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E0AC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9B4FE" w14:textId="6616E6F6" w:rsidR="00CD24A0" w:rsidRDefault="00CD24A0">
          <w:pPr>
            <w:pStyle w:val="Verzeichnis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de-DE"/>
            </w:rPr>
          </w:pPr>
          <w:hyperlink w:anchor="_Toc111127719" w:history="1">
            <w:r w:rsidRPr="00C44A76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de-DE"/>
              </w:rPr>
              <w:tab/>
            </w:r>
            <w:r w:rsidRPr="00C44A76">
              <w:rPr>
                <w:rStyle w:val="Hyperlink"/>
                <w:noProof/>
              </w:rPr>
              <w:t xml:space="preserve">Personal-Profil Nr. 3: </w:t>
            </w:r>
            <w:r w:rsidR="005E18F4" w:rsidRPr="005E18F4">
              <w:rPr>
                <w:rStyle w:val="Hyperlink"/>
                <w:noProof/>
              </w:rPr>
              <w:t>Weiterer Berater</w:t>
            </w:r>
            <w:r w:rsidRPr="00C44A76">
              <w:rPr>
                <w:rStyle w:val="Hyperlink"/>
                <w:noProof/>
              </w:rPr>
              <w:t xml:space="preserve">/ </w:t>
            </w:r>
            <w:r w:rsidR="005E18F4" w:rsidRPr="005E18F4">
              <w:rPr>
                <w:rStyle w:val="Hyperlink"/>
                <w:noProof/>
              </w:rPr>
              <w:t>weitere Beraterin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_Toc111127719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E0AC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13DC6" w14:textId="17A769C6" w:rsidR="00CD24A0" w:rsidRDefault="00CD24A0">
          <w:pPr>
            <w:pStyle w:val="Verzeichnis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de-DE"/>
            </w:rPr>
          </w:pPr>
          <w:hyperlink w:anchor="_Toc111127720" w:history="1">
            <w:r w:rsidRPr="00C44A76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de-DE"/>
              </w:rPr>
              <w:tab/>
            </w:r>
            <w:r w:rsidRPr="00C44A76">
              <w:rPr>
                <w:rStyle w:val="Hyperlink"/>
                <w:noProof/>
              </w:rPr>
              <w:t xml:space="preserve">Personal-Profil Nr. 4: </w:t>
            </w:r>
            <w:r w:rsidR="005E18F4" w:rsidRPr="005E18F4">
              <w:rPr>
                <w:rStyle w:val="Hyperlink"/>
                <w:noProof/>
              </w:rPr>
              <w:t>Weiterer Berater</w:t>
            </w:r>
            <w:r w:rsidRPr="00C44A76">
              <w:rPr>
                <w:rStyle w:val="Hyperlink"/>
                <w:noProof/>
              </w:rPr>
              <w:t xml:space="preserve">/ </w:t>
            </w:r>
            <w:r w:rsidR="005E18F4" w:rsidRPr="005E18F4">
              <w:rPr>
                <w:rStyle w:val="Hyperlink"/>
                <w:noProof/>
              </w:rPr>
              <w:t>weitere Beraterin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_Toc111127720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E0AC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729BB7" w14:textId="0C89EA8D" w:rsidR="00690F54" w:rsidRDefault="00690F54" w:rsidP="00690F54">
          <w:r>
            <w:rPr>
              <w:b/>
              <w:bCs/>
            </w:rPr>
            <w:fldChar w:fldCharType="end"/>
          </w:r>
        </w:p>
      </w:sdtContent>
    </w:sdt>
    <w:p w14:paraId="702F91B8" w14:textId="77777777" w:rsidR="00D427CB" w:rsidRDefault="00D427CB" w:rsidP="00690F54">
      <w:pPr>
        <w:spacing w:after="160" w:line="259" w:lineRule="auto"/>
        <w:jc w:val="left"/>
        <w:rPr>
          <w:b/>
          <w:bCs/>
        </w:rPr>
      </w:pPr>
      <w:r w:rsidRPr="00774BA1">
        <w:rPr>
          <w:b/>
          <w:bCs/>
        </w:rPr>
        <w:t>Mindestanforderungen an die vorgesehenen Personen</w:t>
      </w:r>
    </w:p>
    <w:p w14:paraId="0894EBC3" w14:textId="77777777" w:rsidR="00D427CB" w:rsidRPr="00BD592F" w:rsidRDefault="00D427CB" w:rsidP="00D427CB">
      <w:pPr>
        <w:numPr>
          <w:ilvl w:val="0"/>
          <w:numId w:val="34"/>
        </w:numPr>
        <w:spacing w:after="0" w:line="240" w:lineRule="auto"/>
        <w:jc w:val="left"/>
      </w:pPr>
      <w:r w:rsidRPr="00BD592F">
        <w:t>Die vorgesehenen Personen verfügen über die in der Leistungsbeschreibung beschriebenen Kenntnisse und Erfahrungen und können diese mit Referenzen belegen</w:t>
      </w:r>
    </w:p>
    <w:p w14:paraId="5349FC3E" w14:textId="77777777" w:rsidR="00D427CB" w:rsidRDefault="00D427CB" w:rsidP="00D427CB">
      <w:pPr>
        <w:numPr>
          <w:ilvl w:val="0"/>
          <w:numId w:val="35"/>
        </w:numPr>
        <w:spacing w:after="0" w:line="240" w:lineRule="auto"/>
        <w:jc w:val="left"/>
      </w:pPr>
      <w:r w:rsidRPr="00BD592F">
        <w:t xml:space="preserve">Die Personen </w:t>
      </w:r>
      <w:r>
        <w:t>haben Kenntnisse in Transformationsprojekten auf S/4HANA</w:t>
      </w:r>
    </w:p>
    <w:p w14:paraId="238E4733" w14:textId="77777777" w:rsidR="00D427CB" w:rsidRPr="00D427CB" w:rsidRDefault="00D427CB" w:rsidP="00D427CB">
      <w:pPr>
        <w:numPr>
          <w:ilvl w:val="0"/>
          <w:numId w:val="35"/>
        </w:numPr>
        <w:spacing w:after="0" w:line="240" w:lineRule="auto"/>
        <w:jc w:val="left"/>
      </w:pPr>
      <w:r w:rsidRPr="00BD592F">
        <w:t>Die Personen haben mindestens 3 Jahre praktische Erfahrung in der IT-Projektarbeit als Projektmitarbeitende</w:t>
      </w:r>
      <w:r w:rsidRPr="00D427CB">
        <w:rPr>
          <w:rFonts w:cs="Arial"/>
        </w:rPr>
        <w:t> </w:t>
      </w:r>
    </w:p>
    <w:p w14:paraId="2BDCE095" w14:textId="77777777" w:rsidR="00D427CB" w:rsidRDefault="00D427CB" w:rsidP="00D427CB">
      <w:pPr>
        <w:spacing w:after="0" w:line="240" w:lineRule="auto"/>
        <w:jc w:val="left"/>
        <w:rPr>
          <w:rFonts w:cs="Arial"/>
        </w:rPr>
      </w:pPr>
    </w:p>
    <w:p w14:paraId="01A7D495" w14:textId="7E109541" w:rsidR="00774BA1" w:rsidRDefault="00774BA1" w:rsidP="00D427CB">
      <w:pPr>
        <w:spacing w:after="0" w:line="240" w:lineRule="auto"/>
        <w:jc w:val="left"/>
        <w:rPr>
          <w:rFonts w:cs="Arial"/>
        </w:rPr>
      </w:pPr>
      <w:r w:rsidRPr="00774BA1">
        <w:rPr>
          <w:rFonts w:cs="Arial"/>
        </w:rPr>
        <w:t>Es sind mindestens drei Personalprofile auszufüllen. Darüber hinaus können weitere Profile freiwillig ergänzt werden.</w:t>
      </w:r>
    </w:p>
    <w:p w14:paraId="53DAE37B" w14:textId="77777777" w:rsidR="00774BA1" w:rsidRDefault="00774BA1" w:rsidP="00D427CB">
      <w:pPr>
        <w:spacing w:after="0" w:line="240" w:lineRule="auto"/>
        <w:jc w:val="left"/>
        <w:rPr>
          <w:rFonts w:cs="Arial"/>
        </w:rPr>
      </w:pPr>
    </w:p>
    <w:p w14:paraId="71CC807D" w14:textId="770E64D8" w:rsidR="00690F54" w:rsidRDefault="00D427CB">
      <w:pPr>
        <w:spacing w:after="0" w:line="240" w:lineRule="auto"/>
        <w:jc w:val="left"/>
        <w:rPr>
          <w:b/>
          <w:bCs/>
        </w:rPr>
      </w:pPr>
      <w:r w:rsidRPr="00D427CB">
        <w:rPr>
          <w:b/>
          <w:bCs/>
        </w:rPr>
        <w:t>Diese Anforderungen sind als Mindestanforderungen zu erfüllen. Angebote, bei denen die Anforderungen nicht erfüllt oder nicht ausreichend nachgewiesen werden, werden von der weiteren Wertung ausgeschlossen.</w:t>
      </w:r>
      <w:r w:rsidR="00690F54" w:rsidRPr="00774BA1">
        <w:rPr>
          <w:b/>
          <w:bCs/>
        </w:rPr>
        <w:br w:type="page"/>
      </w:r>
    </w:p>
    <w:p w14:paraId="5781D927" w14:textId="77777777" w:rsidR="00774BA1" w:rsidRPr="00774BA1" w:rsidRDefault="00774BA1" w:rsidP="00774BA1">
      <w:pPr>
        <w:spacing w:after="0" w:line="240" w:lineRule="auto"/>
        <w:jc w:val="left"/>
      </w:pPr>
    </w:p>
    <w:p w14:paraId="4D6A206A" w14:textId="747167B2" w:rsidR="00690F54" w:rsidRDefault="00690F54" w:rsidP="00690F54">
      <w:pPr>
        <w:pStyle w:val="berschrift1"/>
      </w:pPr>
      <w:bookmarkStart w:id="0" w:name="_Toc111127717"/>
      <w:r>
        <w:t>Personal-Profil Nr. 1: Projektleiter/ Projektleiterin</w:t>
      </w:r>
      <w:bookmarkEnd w:id="0"/>
    </w:p>
    <w:p w14:paraId="261F81AC" w14:textId="4C02F1A9" w:rsidR="00690F54" w:rsidRPr="008056F5" w:rsidRDefault="00690F54" w:rsidP="00690F54">
      <w:r>
        <w:t xml:space="preserve">Name: </w:t>
      </w:r>
      <w:sdt>
        <w:sdtPr>
          <w:rPr>
            <w:color w:val="0070C0"/>
          </w:rPr>
          <w:id w:val="-1824960964"/>
          <w:placeholder>
            <w:docPart w:val="292D3686B9504BB78FCEEC13651F8AF4"/>
          </w:placeholder>
        </w:sdtPr>
        <w:sdtEndPr/>
        <w:sdtContent>
          <w:r w:rsidRPr="008056F5">
            <w:rPr>
              <w:color w:val="0070C0"/>
            </w:rPr>
            <w:t>Bitte eintragen</w:t>
          </w:r>
        </w:sdtContent>
      </w:sdt>
    </w:p>
    <w:p w14:paraId="01CE675E" w14:textId="017303F0" w:rsidR="00690F54" w:rsidRPr="00B2291B" w:rsidRDefault="00690F54" w:rsidP="00690F54">
      <w:r>
        <w:t>Der Projektleiter</w:t>
      </w:r>
      <w:r w:rsidR="004F0FE8">
        <w:t xml:space="preserve"> / die Projektleiterin</w:t>
      </w:r>
      <w:r>
        <w:t xml:space="preserve"> verfügt über folgende praktische Erfahrungen aus vorangegangenen </w:t>
      </w:r>
      <w:r w:rsidR="00B73598">
        <w:t>Beispielp</w:t>
      </w:r>
      <w:r>
        <w:t>rojekten, die mit dem vorliegenden Auftrag vergleichbar sind:</w:t>
      </w:r>
    </w:p>
    <w:sdt>
      <w:sdtPr>
        <w:rPr>
          <w:color w:val="0070C0"/>
        </w:rPr>
        <w:id w:val="-326522678"/>
        <w:placeholder>
          <w:docPart w:val="448FEC49A83B449BB7F6605EC5C46F3D"/>
        </w:placeholder>
      </w:sdtPr>
      <w:sdtEndPr/>
      <w:sdtContent>
        <w:p w14:paraId="66603812" w14:textId="1EBE1CD2" w:rsidR="00690F54" w:rsidRPr="00EF6D1E" w:rsidRDefault="00690F54" w:rsidP="00690F54">
          <w:pPr>
            <w:rPr>
              <w:color w:val="0070C0"/>
            </w:rPr>
          </w:pPr>
          <w:r w:rsidRPr="008056F5">
            <w:rPr>
              <w:color w:val="0070C0"/>
            </w:rPr>
            <w:t xml:space="preserve">Bitte </w:t>
          </w:r>
          <w:r>
            <w:rPr>
              <w:color w:val="0070C0"/>
            </w:rPr>
            <w:t xml:space="preserve">aussagekräftige Angaben </w:t>
          </w:r>
          <w:r w:rsidR="00B73598">
            <w:rPr>
              <w:color w:val="0070C0"/>
            </w:rPr>
            <w:t xml:space="preserve">zur Berufserfahrung anhand von Beispielprojekten, an denen </w:t>
          </w:r>
          <w:r w:rsidR="00B73598" w:rsidRPr="00B73598">
            <w:rPr>
              <w:color w:val="0070C0"/>
            </w:rPr>
            <w:t>der Projektleiter/ die Projektleiterin mitgewirkt hat</w:t>
          </w:r>
          <w:r w:rsidR="00B73598">
            <w:rPr>
              <w:color w:val="0070C0"/>
            </w:rPr>
            <w:t xml:space="preserve"> ergänzen.</w:t>
          </w:r>
        </w:p>
      </w:sdtContent>
    </w:sdt>
    <w:p w14:paraId="1453E9DA" w14:textId="2A546059" w:rsidR="00690F54" w:rsidRDefault="00690F54" w:rsidP="00690F54">
      <w:pPr>
        <w:pStyle w:val="berschrift1"/>
      </w:pPr>
      <w:bookmarkStart w:id="1" w:name="_Toc22127190"/>
      <w:bookmarkStart w:id="2" w:name="_Toc22127191"/>
      <w:bookmarkStart w:id="3" w:name="_Toc22127192"/>
      <w:bookmarkStart w:id="4" w:name="_Toc22127193"/>
      <w:bookmarkStart w:id="5" w:name="_Toc22127215"/>
      <w:bookmarkStart w:id="6" w:name="_Toc22127216"/>
      <w:bookmarkStart w:id="7" w:name="_Toc22127243"/>
      <w:bookmarkStart w:id="8" w:name="_Toc22127244"/>
      <w:bookmarkStart w:id="9" w:name="_Toc22127245"/>
      <w:bookmarkStart w:id="10" w:name="_Toc22127248"/>
      <w:bookmarkStart w:id="11" w:name="_Toc21007550"/>
      <w:bookmarkStart w:id="12" w:name="_Toc21007829"/>
      <w:bookmarkStart w:id="13" w:name="_Toc21007551"/>
      <w:bookmarkStart w:id="14" w:name="_Toc21007830"/>
      <w:bookmarkStart w:id="15" w:name="_Toc21007573"/>
      <w:bookmarkStart w:id="16" w:name="_Toc21007852"/>
      <w:bookmarkStart w:id="17" w:name="_Toc21437605"/>
      <w:bookmarkStart w:id="18" w:name="_Toc22126987"/>
      <w:bookmarkStart w:id="19" w:name="_Toc21007574"/>
      <w:bookmarkStart w:id="20" w:name="_Toc21007853"/>
      <w:bookmarkStart w:id="21" w:name="_Toc21007607"/>
      <w:bookmarkStart w:id="22" w:name="_Toc21007886"/>
      <w:bookmarkStart w:id="23" w:name="_Toc21007669"/>
      <w:bookmarkStart w:id="24" w:name="_Toc21007948"/>
      <w:bookmarkStart w:id="25" w:name="_Toc21437693"/>
      <w:bookmarkStart w:id="26" w:name="_Toc22127075"/>
      <w:bookmarkStart w:id="27" w:name="_Toc21007670"/>
      <w:bookmarkStart w:id="28" w:name="_Toc21007949"/>
      <w:bookmarkStart w:id="29" w:name="_Toc21007671"/>
      <w:bookmarkStart w:id="30" w:name="_Toc21007950"/>
      <w:bookmarkStart w:id="31" w:name="_Toc21007693"/>
      <w:bookmarkStart w:id="32" w:name="_Toc21007972"/>
      <w:bookmarkStart w:id="33" w:name="_Toc21437715"/>
      <w:bookmarkStart w:id="34" w:name="_Toc22127097"/>
      <w:bookmarkStart w:id="35" w:name="_Toc21007694"/>
      <w:bookmarkStart w:id="36" w:name="_Toc21007973"/>
      <w:bookmarkStart w:id="37" w:name="_Toc21007727"/>
      <w:bookmarkStart w:id="38" w:name="_Toc21008006"/>
      <w:bookmarkStart w:id="39" w:name="_Toc21437746"/>
      <w:bookmarkStart w:id="40" w:name="_Toc22127128"/>
      <w:bookmarkStart w:id="41" w:name="_Toc21007728"/>
      <w:bookmarkStart w:id="42" w:name="_Toc21008007"/>
      <w:bookmarkStart w:id="43" w:name="_Toc1111277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 xml:space="preserve">Personal-Profil Nr. 2: </w:t>
      </w:r>
      <w:bookmarkEnd w:id="43"/>
      <w:r w:rsidR="005E18F4" w:rsidRPr="005E18F4">
        <w:t>Weiterer Berater/ weitere Beraterin</w:t>
      </w:r>
    </w:p>
    <w:p w14:paraId="723F1C78" w14:textId="77777777" w:rsidR="00690F54" w:rsidRPr="008C49A4" w:rsidRDefault="00690F54" w:rsidP="00690F54">
      <w:r>
        <w:t xml:space="preserve">Name: </w:t>
      </w:r>
      <w:sdt>
        <w:sdtPr>
          <w:rPr>
            <w:color w:val="0070C0"/>
          </w:rPr>
          <w:id w:val="221259299"/>
          <w:placeholder>
            <w:docPart w:val="44DBF08A74024A61ACCBFBD31C82C917"/>
          </w:placeholder>
        </w:sdtPr>
        <w:sdtEndPr/>
        <w:sdtContent>
          <w:r w:rsidRPr="008056F5">
            <w:rPr>
              <w:color w:val="0070C0"/>
            </w:rPr>
            <w:t>Bitte eintragen</w:t>
          </w:r>
        </w:sdtContent>
      </w:sdt>
    </w:p>
    <w:p w14:paraId="7A61ED1F" w14:textId="08F51375" w:rsidR="004F0FE8" w:rsidRDefault="004F0FE8" w:rsidP="004F0FE8">
      <w:r>
        <w:t xml:space="preserve">Der </w:t>
      </w:r>
      <w:r w:rsidR="005E18F4">
        <w:t>Berater/ die Beraterin</w:t>
      </w:r>
      <w:r>
        <w:t xml:space="preserve"> </w:t>
      </w:r>
      <w:r w:rsidR="00690F54">
        <w:t xml:space="preserve">verfügt über folgende praktische </w:t>
      </w:r>
      <w:r>
        <w:t xml:space="preserve">Erfahrungen aus vorangegangenen </w:t>
      </w:r>
      <w:r w:rsidR="00B73598">
        <w:t>Beispielp</w:t>
      </w:r>
      <w:r>
        <w:t>rojekten, die mit dem vorliegenden Auftrag vergleichbar sind:</w:t>
      </w:r>
    </w:p>
    <w:sdt>
      <w:sdtPr>
        <w:rPr>
          <w:color w:val="0070C0"/>
        </w:rPr>
        <w:id w:val="-1695607625"/>
        <w:placeholder>
          <w:docPart w:val="42281351AB9C45D3990A2DADA814B153"/>
        </w:placeholder>
      </w:sdtPr>
      <w:sdtEndPr/>
      <w:sdtContent>
        <w:p w14:paraId="74D7CD80" w14:textId="751D45E9" w:rsidR="00B73598" w:rsidRPr="00EF6D1E" w:rsidRDefault="00B73598" w:rsidP="00B73598">
          <w:pPr>
            <w:rPr>
              <w:color w:val="0070C0"/>
            </w:rPr>
          </w:pPr>
          <w:r w:rsidRPr="008056F5">
            <w:rPr>
              <w:color w:val="0070C0"/>
            </w:rPr>
            <w:t xml:space="preserve">Bitte </w:t>
          </w:r>
          <w:r>
            <w:rPr>
              <w:color w:val="0070C0"/>
            </w:rPr>
            <w:t>aussagekräftige Angaben zur Berufserfahrung anhand von Beispielprojekten, an denen der</w:t>
          </w:r>
          <w:r w:rsidR="005E18F4" w:rsidRPr="005E18F4">
            <w:t xml:space="preserve"> </w:t>
          </w:r>
          <w:r w:rsidR="005E18F4" w:rsidRPr="005E18F4">
            <w:rPr>
              <w:color w:val="0070C0"/>
            </w:rPr>
            <w:t xml:space="preserve">Berater/ die Beraterin </w:t>
          </w:r>
          <w:r w:rsidRPr="00B73598">
            <w:rPr>
              <w:color w:val="0070C0"/>
            </w:rPr>
            <w:t>mitgewirkt hat</w:t>
          </w:r>
          <w:r>
            <w:rPr>
              <w:color w:val="0070C0"/>
            </w:rPr>
            <w:t xml:space="preserve"> ergänzen.</w:t>
          </w:r>
        </w:p>
      </w:sdtContent>
    </w:sdt>
    <w:p w14:paraId="11227547" w14:textId="77777777" w:rsidR="005E18F4" w:rsidRDefault="00CD24A0" w:rsidP="00CD24A0">
      <w:pPr>
        <w:pStyle w:val="berschrift1"/>
      </w:pPr>
      <w:bookmarkStart w:id="44" w:name="_Toc111127719"/>
      <w:r>
        <w:t xml:space="preserve">Personal-Profil Nr. 3: </w:t>
      </w:r>
      <w:bookmarkEnd w:id="44"/>
      <w:r w:rsidR="005E18F4" w:rsidRPr="005E18F4">
        <w:t xml:space="preserve">Weiterer Berater/ weitere Beraterin </w:t>
      </w:r>
    </w:p>
    <w:p w14:paraId="002CF528" w14:textId="0283B0CE" w:rsidR="00CD24A0" w:rsidRPr="008C49A4" w:rsidRDefault="00CD24A0" w:rsidP="005E18F4">
      <w:pPr>
        <w:pStyle w:val="berschrift1"/>
        <w:numPr>
          <w:ilvl w:val="0"/>
          <w:numId w:val="0"/>
        </w:numPr>
      </w:pPr>
      <w:r w:rsidRPr="005E18F4">
        <w:rPr>
          <w:b w:val="0"/>
          <w:bCs/>
        </w:rPr>
        <w:t>Name</w:t>
      </w:r>
      <w:r>
        <w:t xml:space="preserve">: </w:t>
      </w:r>
      <w:sdt>
        <w:sdtPr>
          <w:rPr>
            <w:color w:val="0070C0"/>
          </w:rPr>
          <w:id w:val="-1264608640"/>
          <w:placeholder>
            <w:docPart w:val="0917A84BD7394BE0A8E848A0D2636101"/>
          </w:placeholder>
        </w:sdtPr>
        <w:sdtEndPr/>
        <w:sdtContent>
          <w:r w:rsidRPr="005E18F4">
            <w:rPr>
              <w:color w:val="0070C0"/>
            </w:rPr>
            <w:t>Bitte eintragen</w:t>
          </w:r>
        </w:sdtContent>
      </w:sdt>
    </w:p>
    <w:p w14:paraId="57C5BF38" w14:textId="2B7345BB" w:rsidR="00CD24A0" w:rsidRDefault="00CD24A0" w:rsidP="00CD24A0">
      <w:r>
        <w:t xml:space="preserve">Der </w:t>
      </w:r>
      <w:r w:rsidR="005E18F4">
        <w:t>Berater/ die Beraterin</w:t>
      </w:r>
      <w:r>
        <w:t xml:space="preserve"> verfügt über folgende praktische Erfahrungen aus vorangegangenen Beispielprojekten, die mit dem vorliegenden Auftrag vergleichbar sind:</w:t>
      </w:r>
    </w:p>
    <w:sdt>
      <w:sdtPr>
        <w:rPr>
          <w:color w:val="0070C0"/>
        </w:rPr>
        <w:id w:val="-1954551488"/>
        <w:placeholder>
          <w:docPart w:val="41A22740CFAC4CF9B2A4EEC30853F587"/>
        </w:placeholder>
      </w:sdtPr>
      <w:sdtEndPr/>
      <w:sdtContent>
        <w:p w14:paraId="5845B052" w14:textId="743728AB" w:rsidR="00CD24A0" w:rsidRPr="00EF6D1E" w:rsidRDefault="00CD24A0" w:rsidP="00CD24A0">
          <w:pPr>
            <w:rPr>
              <w:color w:val="0070C0"/>
            </w:rPr>
          </w:pPr>
          <w:r w:rsidRPr="008056F5">
            <w:rPr>
              <w:color w:val="0070C0"/>
            </w:rPr>
            <w:t xml:space="preserve">Bitte </w:t>
          </w:r>
          <w:r>
            <w:rPr>
              <w:color w:val="0070C0"/>
            </w:rPr>
            <w:t>aussagekräftige Angaben zur Berufserfahrung anhand von Beispielprojekten, an denen der</w:t>
          </w:r>
          <w:r w:rsidR="005E18F4" w:rsidRPr="005E18F4">
            <w:t xml:space="preserve"> </w:t>
          </w:r>
          <w:r w:rsidR="005E18F4" w:rsidRPr="005E18F4">
            <w:rPr>
              <w:color w:val="0070C0"/>
            </w:rPr>
            <w:t>Berater/ die Beraterin</w:t>
          </w:r>
          <w:r>
            <w:rPr>
              <w:color w:val="0070C0"/>
            </w:rPr>
            <w:t xml:space="preserve"> </w:t>
          </w:r>
          <w:r w:rsidRPr="00B73598">
            <w:rPr>
              <w:color w:val="0070C0"/>
            </w:rPr>
            <w:t>mitgewirkt hat</w:t>
          </w:r>
          <w:r>
            <w:rPr>
              <w:color w:val="0070C0"/>
            </w:rPr>
            <w:t xml:space="preserve"> ergänzen.</w:t>
          </w:r>
        </w:p>
      </w:sdtContent>
    </w:sdt>
    <w:p w14:paraId="44EE4BAD" w14:textId="7D613C1F" w:rsidR="00CD24A0" w:rsidRDefault="00CD24A0" w:rsidP="00CD24A0">
      <w:pPr>
        <w:pStyle w:val="berschrift1"/>
      </w:pPr>
      <w:bookmarkStart w:id="45" w:name="_Toc111127720"/>
      <w:r>
        <w:t xml:space="preserve">Personal-Profil Nr. 4: </w:t>
      </w:r>
      <w:bookmarkEnd w:id="45"/>
      <w:r w:rsidR="005E18F4" w:rsidRPr="005E18F4">
        <w:t>Weiterer Berater/ weitere Beraterin</w:t>
      </w:r>
    </w:p>
    <w:p w14:paraId="04DA16ED" w14:textId="77777777" w:rsidR="00CD24A0" w:rsidRPr="008C49A4" w:rsidRDefault="00CD24A0" w:rsidP="00CD24A0">
      <w:r>
        <w:t xml:space="preserve">Name: </w:t>
      </w:r>
      <w:sdt>
        <w:sdtPr>
          <w:rPr>
            <w:color w:val="0070C0"/>
          </w:rPr>
          <w:id w:val="529076506"/>
          <w:placeholder>
            <w:docPart w:val="6F2FA9FF366546F39A77C79ACB7FD41E"/>
          </w:placeholder>
        </w:sdtPr>
        <w:sdtEndPr/>
        <w:sdtContent>
          <w:r w:rsidRPr="008056F5">
            <w:rPr>
              <w:color w:val="0070C0"/>
            </w:rPr>
            <w:t>Bitte eintragen</w:t>
          </w:r>
        </w:sdtContent>
      </w:sdt>
    </w:p>
    <w:p w14:paraId="3DAE24DD" w14:textId="39343445" w:rsidR="00CD24A0" w:rsidRDefault="00CD24A0" w:rsidP="00CD24A0">
      <w:r>
        <w:t xml:space="preserve">Der </w:t>
      </w:r>
      <w:r w:rsidR="005E18F4">
        <w:t>Berater/ die Beraterin</w:t>
      </w:r>
      <w:r>
        <w:t xml:space="preserve"> verfügt über folgende praktische Erfahrungen aus vorangegangenen Beispielprojekten, die mit dem vorliegenden Auftrag vergleichbar sind:</w:t>
      </w:r>
    </w:p>
    <w:sdt>
      <w:sdtPr>
        <w:rPr>
          <w:color w:val="0070C0"/>
        </w:rPr>
        <w:id w:val="1362323279"/>
        <w:placeholder>
          <w:docPart w:val="A74032ADEE3E49D68D5A7AF376213E91"/>
        </w:placeholder>
      </w:sdtPr>
      <w:sdtEndPr/>
      <w:sdtContent>
        <w:p w14:paraId="5CC916EA" w14:textId="6FB87C0B" w:rsidR="00CD24A0" w:rsidRPr="00EF6D1E" w:rsidRDefault="00CD24A0" w:rsidP="00CD24A0">
          <w:pPr>
            <w:rPr>
              <w:color w:val="0070C0"/>
            </w:rPr>
          </w:pPr>
          <w:r w:rsidRPr="008056F5">
            <w:rPr>
              <w:color w:val="0070C0"/>
            </w:rPr>
            <w:t xml:space="preserve">Bitte </w:t>
          </w:r>
          <w:r>
            <w:rPr>
              <w:color w:val="0070C0"/>
            </w:rPr>
            <w:t>aussagekräftige Angaben zur Berufserfahrung anhand von Beispielprojekten, an denen der</w:t>
          </w:r>
          <w:r w:rsidR="005E18F4" w:rsidRPr="005E18F4">
            <w:t xml:space="preserve"> </w:t>
          </w:r>
          <w:r w:rsidR="005E18F4" w:rsidRPr="005E18F4">
            <w:rPr>
              <w:color w:val="0070C0"/>
            </w:rPr>
            <w:t>Berater/ die Beraterin</w:t>
          </w:r>
          <w:r>
            <w:rPr>
              <w:color w:val="0070C0"/>
            </w:rPr>
            <w:t xml:space="preserve"> </w:t>
          </w:r>
          <w:r w:rsidRPr="00B73598">
            <w:rPr>
              <w:color w:val="0070C0"/>
            </w:rPr>
            <w:t>mitgewirkt hat</w:t>
          </w:r>
          <w:r>
            <w:rPr>
              <w:color w:val="0070C0"/>
            </w:rPr>
            <w:t xml:space="preserve"> ergänzen.</w:t>
          </w:r>
        </w:p>
      </w:sdtContent>
    </w:sdt>
    <w:p w14:paraId="57B41918" w14:textId="2CF31FAE" w:rsidR="00BA5DF1" w:rsidRPr="00B73598" w:rsidRDefault="00BA5DF1" w:rsidP="00B73598">
      <w:pPr>
        <w:rPr>
          <w:color w:val="0070C0"/>
        </w:rPr>
      </w:pPr>
    </w:p>
    <w:sectPr w:rsidR="00BA5DF1" w:rsidRPr="00B73598" w:rsidSect="00E00F97">
      <w:headerReference w:type="default" r:id="rId11"/>
      <w:footerReference w:type="default" r:id="rId12"/>
      <w:pgSz w:w="11906" w:h="16838" w:code="9"/>
      <w:pgMar w:top="1417" w:right="1134" w:bottom="1417" w:left="1417" w:header="709" w:footer="709" w:gutter="0"/>
      <w:paperSrc w:first="2" w:other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18113" w14:textId="77777777" w:rsidR="00363AC0" w:rsidRDefault="00363AC0" w:rsidP="008E765B">
      <w:r>
        <w:separator/>
      </w:r>
    </w:p>
  </w:endnote>
  <w:endnote w:type="continuationSeparator" w:id="0">
    <w:p w14:paraId="30006511" w14:textId="77777777" w:rsidR="00363AC0" w:rsidRDefault="00363AC0" w:rsidP="008E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12A1" w14:textId="76B46CA7" w:rsidR="00AC36AA" w:rsidRPr="00AC36AA" w:rsidRDefault="00AC36AA">
    <w:pPr>
      <w:pStyle w:val="Fuzeile"/>
      <w:rPr>
        <w:sz w:val="14"/>
        <w:szCs w:val="14"/>
      </w:rPr>
    </w:pPr>
    <w:r w:rsidRPr="00AC36AA">
      <w:rPr>
        <w:rStyle w:val="Seitenzahl"/>
        <w:sz w:val="14"/>
        <w:szCs w:val="14"/>
      </w:rPr>
      <w:fldChar w:fldCharType="begin"/>
    </w:r>
    <w:r w:rsidRPr="00AC36AA">
      <w:rPr>
        <w:rStyle w:val="Seitenzahl"/>
        <w:sz w:val="14"/>
        <w:szCs w:val="14"/>
      </w:rPr>
      <w:instrText xml:space="preserve"> PAGE </w:instrText>
    </w:r>
    <w:r w:rsidRPr="00AC36AA">
      <w:rPr>
        <w:rStyle w:val="Seitenzahl"/>
        <w:sz w:val="14"/>
        <w:szCs w:val="14"/>
      </w:rPr>
      <w:fldChar w:fldCharType="separate"/>
    </w:r>
    <w:r w:rsidR="0038681F">
      <w:rPr>
        <w:rStyle w:val="Seitenzahl"/>
        <w:noProof/>
        <w:sz w:val="14"/>
        <w:szCs w:val="14"/>
      </w:rPr>
      <w:t>2</w:t>
    </w:r>
    <w:r w:rsidRPr="00AC36AA">
      <w:rPr>
        <w:rStyle w:val="Seitenzahl"/>
        <w:sz w:val="14"/>
        <w:szCs w:val="14"/>
      </w:rPr>
      <w:fldChar w:fldCharType="end"/>
    </w:r>
    <w:r w:rsidRPr="00AC36AA">
      <w:rPr>
        <w:rStyle w:val="Seitenzahl"/>
        <w:sz w:val="14"/>
        <w:szCs w:val="14"/>
      </w:rPr>
      <w:t xml:space="preserve"> von </w:t>
    </w:r>
    <w:r w:rsidRPr="00AC36AA">
      <w:rPr>
        <w:rStyle w:val="Seitenzahl"/>
        <w:sz w:val="14"/>
        <w:szCs w:val="14"/>
      </w:rPr>
      <w:fldChar w:fldCharType="begin"/>
    </w:r>
    <w:r w:rsidRPr="00AC36AA">
      <w:rPr>
        <w:rStyle w:val="Seitenzahl"/>
        <w:sz w:val="14"/>
        <w:szCs w:val="14"/>
      </w:rPr>
      <w:instrText xml:space="preserve"> NUMPAGES  \* Arabic  \* MERGEFORMAT </w:instrText>
    </w:r>
    <w:r w:rsidRPr="00AC36AA">
      <w:rPr>
        <w:rStyle w:val="Seitenzahl"/>
        <w:sz w:val="14"/>
        <w:szCs w:val="14"/>
      </w:rPr>
      <w:fldChar w:fldCharType="separate"/>
    </w:r>
    <w:r w:rsidR="0038681F">
      <w:rPr>
        <w:rStyle w:val="Seitenzahl"/>
        <w:noProof/>
        <w:sz w:val="14"/>
        <w:szCs w:val="14"/>
      </w:rPr>
      <w:t>2</w:t>
    </w:r>
    <w:r w:rsidRPr="00AC36AA">
      <w:rPr>
        <w:rStyle w:val="Seitenzah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7D8AD" w14:textId="77777777" w:rsidR="00363AC0" w:rsidRDefault="00363AC0" w:rsidP="00C33E04">
      <w:pPr>
        <w:spacing w:after="120" w:line="240" w:lineRule="auto"/>
      </w:pPr>
      <w:r>
        <w:separator/>
      </w:r>
    </w:p>
  </w:footnote>
  <w:footnote w:type="continuationSeparator" w:id="0">
    <w:p w14:paraId="2598975E" w14:textId="77777777" w:rsidR="00363AC0" w:rsidRDefault="00363AC0" w:rsidP="008E7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4360" w14:textId="7237FF40" w:rsidR="00690F54" w:rsidRDefault="00690F54" w:rsidP="00690F54">
    <w:pPr>
      <w:pStyle w:val="Kopfzeile"/>
    </w:pPr>
    <w:r>
      <w:t xml:space="preserve">FernUniversität </w:t>
    </w:r>
    <w:r w:rsidR="0038681F">
      <w:t xml:space="preserve">in </w:t>
    </w:r>
    <w:r>
      <w:t>Hagen</w:t>
    </w:r>
  </w:p>
  <w:p w14:paraId="00429E0F" w14:textId="2B356AE6" w:rsidR="00690F54" w:rsidRDefault="00690F54" w:rsidP="00690F54">
    <w:pPr>
      <w:pStyle w:val="Kopfzeile"/>
    </w:pPr>
    <w:r>
      <w:t xml:space="preserve">Vergabe </w:t>
    </w:r>
    <w:r w:rsidR="005E18F4">
      <w:t>Vorprojekt zur Umstellung auf S/4HANA</w:t>
    </w:r>
  </w:p>
  <w:p w14:paraId="45D44BEA" w14:textId="503380CA" w:rsidR="00573C3F" w:rsidRDefault="00690F54" w:rsidP="00690F54">
    <w:pPr>
      <w:pStyle w:val="Kopfzeile"/>
    </w:pPr>
    <w:r>
      <w:t>Anlage „Personalprofile“</w:t>
    </w:r>
  </w:p>
  <w:p w14:paraId="75D96085" w14:textId="77777777" w:rsidR="00690F54" w:rsidRDefault="00690F54" w:rsidP="00690F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9905A60"/>
    <w:multiLevelType w:val="hybridMultilevel"/>
    <w:tmpl w:val="DD1AB5FC"/>
    <w:lvl w:ilvl="0" w:tplc="2DA435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4E20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60C31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CA8F6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DCEC0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BDC49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22A77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97CCF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DEECA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1EA43218"/>
    <w:multiLevelType w:val="multilevel"/>
    <w:tmpl w:val="8946D9EA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5C04D7B"/>
    <w:multiLevelType w:val="multilevel"/>
    <w:tmpl w:val="5CE0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1708B8"/>
    <w:multiLevelType w:val="multilevel"/>
    <w:tmpl w:val="BE682750"/>
    <w:numStyleLink w:val="JuristischeNummerierung"/>
  </w:abstractNum>
  <w:abstractNum w:abstractNumId="7" w15:restartNumberingAfterBreak="0">
    <w:nsid w:val="4C714A1A"/>
    <w:multiLevelType w:val="multilevel"/>
    <w:tmpl w:val="353E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0" w15:restartNumberingAfterBreak="0">
    <w:nsid w:val="70D30C35"/>
    <w:multiLevelType w:val="multilevel"/>
    <w:tmpl w:val="412A56F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7844005">
    <w:abstractNumId w:val="8"/>
  </w:num>
  <w:num w:numId="2" w16cid:durableId="588471035">
    <w:abstractNumId w:val="9"/>
  </w:num>
  <w:num w:numId="3" w16cid:durableId="1728723920">
    <w:abstractNumId w:val="5"/>
  </w:num>
  <w:num w:numId="4" w16cid:durableId="1925332831">
    <w:abstractNumId w:val="11"/>
  </w:num>
  <w:num w:numId="5" w16cid:durableId="1996763037">
    <w:abstractNumId w:val="0"/>
  </w:num>
  <w:num w:numId="6" w16cid:durableId="623462529">
    <w:abstractNumId w:val="3"/>
  </w:num>
  <w:num w:numId="7" w16cid:durableId="86925259">
    <w:abstractNumId w:val="3"/>
  </w:num>
  <w:num w:numId="8" w16cid:durableId="536700130">
    <w:abstractNumId w:val="3"/>
  </w:num>
  <w:num w:numId="9" w16cid:durableId="50468073">
    <w:abstractNumId w:val="3"/>
  </w:num>
  <w:num w:numId="10" w16cid:durableId="145250033">
    <w:abstractNumId w:val="3"/>
  </w:num>
  <w:num w:numId="11" w16cid:durableId="1763796019">
    <w:abstractNumId w:val="3"/>
  </w:num>
  <w:num w:numId="12" w16cid:durableId="905922454">
    <w:abstractNumId w:val="6"/>
  </w:num>
  <w:num w:numId="13" w16cid:durableId="563300340">
    <w:abstractNumId w:val="6"/>
  </w:num>
  <w:num w:numId="14" w16cid:durableId="1716154951">
    <w:abstractNumId w:val="6"/>
  </w:num>
  <w:num w:numId="15" w16cid:durableId="244415384">
    <w:abstractNumId w:val="6"/>
  </w:num>
  <w:num w:numId="16" w16cid:durableId="996493215">
    <w:abstractNumId w:val="6"/>
  </w:num>
  <w:num w:numId="17" w16cid:durableId="1270115886">
    <w:abstractNumId w:val="6"/>
  </w:num>
  <w:num w:numId="18" w16cid:durableId="526718387">
    <w:abstractNumId w:val="6"/>
  </w:num>
  <w:num w:numId="19" w16cid:durableId="835653958">
    <w:abstractNumId w:val="6"/>
  </w:num>
  <w:num w:numId="20" w16cid:durableId="572281698">
    <w:abstractNumId w:val="6"/>
  </w:num>
  <w:num w:numId="21" w16cid:durableId="763458683">
    <w:abstractNumId w:val="2"/>
  </w:num>
  <w:num w:numId="22" w16cid:durableId="1101340357">
    <w:abstractNumId w:val="2"/>
  </w:num>
  <w:num w:numId="23" w16cid:durableId="1059088027">
    <w:abstractNumId w:val="2"/>
  </w:num>
  <w:num w:numId="24" w16cid:durableId="1888255505">
    <w:abstractNumId w:val="10"/>
  </w:num>
  <w:num w:numId="25" w16cid:durableId="1263875424">
    <w:abstractNumId w:val="10"/>
  </w:num>
  <w:num w:numId="26" w16cid:durableId="575091189">
    <w:abstractNumId w:val="10"/>
  </w:num>
  <w:num w:numId="27" w16cid:durableId="294062757">
    <w:abstractNumId w:val="10"/>
  </w:num>
  <w:num w:numId="28" w16cid:durableId="1075661497">
    <w:abstractNumId w:val="10"/>
  </w:num>
  <w:num w:numId="29" w16cid:durableId="1881280702">
    <w:abstractNumId w:val="10"/>
  </w:num>
  <w:num w:numId="30" w16cid:durableId="1421411576">
    <w:abstractNumId w:val="10"/>
  </w:num>
  <w:num w:numId="31" w16cid:durableId="1915427124">
    <w:abstractNumId w:val="10"/>
  </w:num>
  <w:num w:numId="32" w16cid:durableId="437528464">
    <w:abstractNumId w:val="10"/>
  </w:num>
  <w:num w:numId="33" w16cid:durableId="789906478">
    <w:abstractNumId w:val="1"/>
  </w:num>
  <w:num w:numId="34" w16cid:durableId="267392509">
    <w:abstractNumId w:val="4"/>
  </w:num>
  <w:num w:numId="35" w16cid:durableId="6171815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ocumentProtection w:edit="forms" w:enforcement="1" w:cryptProviderType="rsaAES" w:cryptAlgorithmClass="hash" w:cryptAlgorithmType="typeAny" w:cryptAlgorithmSid="14" w:cryptSpinCount="100000" w:hash="OPQfrLqRe4MAis8yjh99iPN+wf1CTFWL+/JbjaLdBMbFHsZBTgsz2gKFjfyy67v4yaHBfzL5GYbjmNtVLDaoAA==" w:salt="18r39w1tDZcN9NO2yQ55Q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AnNoTextFileName" w:val="Anlage Personalprofile"/>
    <w:docVar w:name="DocumentNr" w:val="157093.1"/>
    <w:docVar w:name="DP_Comment" w:val="10.08.2022-18:14: Anlage Personalprofile"/>
    <w:docVar w:name="DP_ExtIdentifier3" w:val="Anlage Personalprofile"/>
    <w:docVar w:name="DP_ExtIdentifier6" w:val="755;0"/>
    <w:docVar w:name="DP_IdentValue" w:val="00084/22"/>
    <w:docVar w:name="DP_JobTitle" w:val="FernUniversität Hagen - DH.NRW"/>
    <w:docVar w:name="DP_TPSystemIdLong" w:val="1"/>
  </w:docVars>
  <w:rsids>
    <w:rsidRoot w:val="00E00F97"/>
    <w:rsid w:val="00033BB4"/>
    <w:rsid w:val="00062502"/>
    <w:rsid w:val="00071E8F"/>
    <w:rsid w:val="000A3EC6"/>
    <w:rsid w:val="000B67EB"/>
    <w:rsid w:val="000B71DD"/>
    <w:rsid w:val="001428CF"/>
    <w:rsid w:val="0015592E"/>
    <w:rsid w:val="001A1C23"/>
    <w:rsid w:val="001D6F86"/>
    <w:rsid w:val="001E1767"/>
    <w:rsid w:val="001E621D"/>
    <w:rsid w:val="0020765F"/>
    <w:rsid w:val="002438A8"/>
    <w:rsid w:val="00254750"/>
    <w:rsid w:val="00286917"/>
    <w:rsid w:val="002A171F"/>
    <w:rsid w:val="002F16C4"/>
    <w:rsid w:val="00335087"/>
    <w:rsid w:val="00350B6C"/>
    <w:rsid w:val="00355295"/>
    <w:rsid w:val="00363AC0"/>
    <w:rsid w:val="0038681F"/>
    <w:rsid w:val="00396DEC"/>
    <w:rsid w:val="003D357A"/>
    <w:rsid w:val="003E0AC7"/>
    <w:rsid w:val="00406578"/>
    <w:rsid w:val="004439BF"/>
    <w:rsid w:val="00453576"/>
    <w:rsid w:val="004A22DF"/>
    <w:rsid w:val="004B19E5"/>
    <w:rsid w:val="004F0FE8"/>
    <w:rsid w:val="004F2312"/>
    <w:rsid w:val="004F5D5B"/>
    <w:rsid w:val="00515AA0"/>
    <w:rsid w:val="00516869"/>
    <w:rsid w:val="005201FD"/>
    <w:rsid w:val="00545C74"/>
    <w:rsid w:val="005609ED"/>
    <w:rsid w:val="00573C3F"/>
    <w:rsid w:val="00587FCE"/>
    <w:rsid w:val="005976EA"/>
    <w:rsid w:val="005E18F4"/>
    <w:rsid w:val="00614FBC"/>
    <w:rsid w:val="00673274"/>
    <w:rsid w:val="00687A3D"/>
    <w:rsid w:val="00690F54"/>
    <w:rsid w:val="006C02AF"/>
    <w:rsid w:val="00731118"/>
    <w:rsid w:val="00734669"/>
    <w:rsid w:val="00767241"/>
    <w:rsid w:val="00774BA1"/>
    <w:rsid w:val="007D049C"/>
    <w:rsid w:val="00823211"/>
    <w:rsid w:val="00827D76"/>
    <w:rsid w:val="00837775"/>
    <w:rsid w:val="008906C5"/>
    <w:rsid w:val="00890ACC"/>
    <w:rsid w:val="008E765B"/>
    <w:rsid w:val="009765D9"/>
    <w:rsid w:val="009804E5"/>
    <w:rsid w:val="00A10E40"/>
    <w:rsid w:val="00A35443"/>
    <w:rsid w:val="00AA7EE5"/>
    <w:rsid w:val="00AB24F9"/>
    <w:rsid w:val="00AC36AA"/>
    <w:rsid w:val="00AC481C"/>
    <w:rsid w:val="00B73598"/>
    <w:rsid w:val="00BA5DF1"/>
    <w:rsid w:val="00BB42EB"/>
    <w:rsid w:val="00BE5B6A"/>
    <w:rsid w:val="00C33E04"/>
    <w:rsid w:val="00C43620"/>
    <w:rsid w:val="00C471F7"/>
    <w:rsid w:val="00C81A00"/>
    <w:rsid w:val="00C8546F"/>
    <w:rsid w:val="00C91A87"/>
    <w:rsid w:val="00CD24A0"/>
    <w:rsid w:val="00CD3A65"/>
    <w:rsid w:val="00CD4A99"/>
    <w:rsid w:val="00CE52F7"/>
    <w:rsid w:val="00CF1305"/>
    <w:rsid w:val="00D15F2D"/>
    <w:rsid w:val="00D338A5"/>
    <w:rsid w:val="00D427CB"/>
    <w:rsid w:val="00D500B6"/>
    <w:rsid w:val="00D642D8"/>
    <w:rsid w:val="00DB1A33"/>
    <w:rsid w:val="00DC1F0F"/>
    <w:rsid w:val="00DE1096"/>
    <w:rsid w:val="00E00F97"/>
    <w:rsid w:val="00E422BF"/>
    <w:rsid w:val="00E42329"/>
    <w:rsid w:val="00EB1018"/>
    <w:rsid w:val="00EC1527"/>
    <w:rsid w:val="00ED4CAA"/>
    <w:rsid w:val="00EE75C8"/>
    <w:rsid w:val="00F7571B"/>
    <w:rsid w:val="00F97F2A"/>
    <w:rsid w:val="00FA3B60"/>
    <w:rsid w:val="00FC6A2B"/>
    <w:rsid w:val="00FF328E"/>
    <w:rsid w:val="36E5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C42F6"/>
  <w15:chartTrackingRefBased/>
  <w15:docId w15:val="{57A50912-C769-4061-B594-BFE877AC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7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7" w:unhideWhenUsed="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5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0F54"/>
    <w:pPr>
      <w:spacing w:after="270" w:line="270" w:lineRule="exact"/>
      <w:jc w:val="both"/>
    </w:pPr>
  </w:style>
  <w:style w:type="paragraph" w:styleId="berschrift1">
    <w:name w:val="heading 1"/>
    <w:basedOn w:val="Standard"/>
    <w:next w:val="Standard"/>
    <w:link w:val="berschrift1Zchn"/>
    <w:uiPriority w:val="1"/>
    <w:qFormat/>
    <w:rsid w:val="00890ACC"/>
    <w:pPr>
      <w:keepNext/>
      <w:keepLines/>
      <w:numPr>
        <w:numId w:val="6"/>
      </w:numPr>
      <w:spacing w:after="160"/>
      <w:jc w:val="left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890ACC"/>
    <w:pPr>
      <w:keepNext/>
      <w:keepLines/>
      <w:numPr>
        <w:ilvl w:val="1"/>
        <w:numId w:val="6"/>
      </w:numPr>
      <w:spacing w:after="16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890ACC"/>
    <w:pPr>
      <w:keepNext/>
      <w:keepLines/>
      <w:numPr>
        <w:ilvl w:val="2"/>
        <w:numId w:val="6"/>
      </w:numPr>
      <w:spacing w:after="160"/>
      <w:outlineLvl w:val="2"/>
    </w:pPr>
    <w:rPr>
      <w:b/>
    </w:rPr>
  </w:style>
  <w:style w:type="paragraph" w:styleId="berschrift4">
    <w:name w:val="heading 4"/>
    <w:basedOn w:val="berschrift3"/>
    <w:next w:val="Standard"/>
    <w:link w:val="berschrift4Zchn"/>
    <w:uiPriority w:val="1"/>
    <w:qFormat/>
    <w:rsid w:val="00890ACC"/>
    <w:pPr>
      <w:numPr>
        <w:ilvl w:val="3"/>
      </w:numPr>
      <w:outlineLvl w:val="3"/>
    </w:pPr>
    <w:rPr>
      <w:rFonts w:eastAsiaTheme="majorEastAsia" w:cstheme="majorBidi"/>
      <w:szCs w:val="32"/>
    </w:rPr>
  </w:style>
  <w:style w:type="paragraph" w:styleId="berschrift5">
    <w:name w:val="heading 5"/>
    <w:basedOn w:val="berschrift4"/>
    <w:next w:val="Standard"/>
    <w:link w:val="berschrift5Zchn"/>
    <w:uiPriority w:val="1"/>
    <w:qFormat/>
    <w:rsid w:val="00890ACC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1"/>
    <w:qFormat/>
    <w:rsid w:val="00890ACC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1"/>
    <w:qFormat/>
    <w:rsid w:val="001A1C23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uiPriority w:val="1"/>
    <w:qFormat/>
    <w:rsid w:val="00890ACC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uiPriority w:val="1"/>
    <w:qFormat/>
    <w:rsid w:val="00890ACC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rechnung">
    <w:name w:val="Abrechnung"/>
    <w:uiPriority w:val="6"/>
    <w:rsid w:val="00D500B6"/>
    <w:pPr>
      <w:tabs>
        <w:tab w:val="right" w:pos="6804"/>
        <w:tab w:val="right" w:pos="9072"/>
      </w:tabs>
      <w:spacing w:after="0" w:line="240" w:lineRule="atLeast"/>
    </w:pPr>
    <w:rPr>
      <w:rFonts w:eastAsia="Times New Roman"/>
      <w:lang w:eastAsia="de-DE"/>
    </w:rPr>
  </w:style>
  <w:style w:type="paragraph" w:customStyle="1" w:styleId="Adresse">
    <w:name w:val="Adresse"/>
    <w:uiPriority w:val="6"/>
    <w:rsid w:val="00D500B6"/>
    <w:pPr>
      <w:spacing w:after="0" w:line="240" w:lineRule="atLeast"/>
    </w:pPr>
    <w:rPr>
      <w:rFonts w:eastAsia="Times New Roman"/>
      <w:lang w:eastAsia="de-DE"/>
    </w:rPr>
  </w:style>
  <w:style w:type="paragraph" w:styleId="Anrede">
    <w:name w:val="Salutation"/>
    <w:basedOn w:val="Standard"/>
    <w:link w:val="AnredeZchn"/>
    <w:uiPriority w:val="6"/>
    <w:rsid w:val="00DB1A33"/>
  </w:style>
  <w:style w:type="character" w:customStyle="1" w:styleId="AnredeZchn">
    <w:name w:val="Anrede Zchn"/>
    <w:basedOn w:val="Absatz-Standardschriftart"/>
    <w:link w:val="Anrede"/>
    <w:uiPriority w:val="6"/>
    <w:rsid w:val="002F16C4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Betreff">
    <w:name w:val="Betreff"/>
    <w:uiPriority w:val="3"/>
    <w:rsid w:val="00D500B6"/>
    <w:pPr>
      <w:spacing w:after="0" w:line="240" w:lineRule="auto"/>
    </w:pPr>
    <w:rPr>
      <w:rFonts w:eastAsia="Times New Roman"/>
      <w:b/>
      <w:lang w:eastAsia="de-DE"/>
    </w:rPr>
  </w:style>
  <w:style w:type="paragraph" w:customStyle="1" w:styleId="BK1">
    <w:name w:val="BK1"/>
    <w:uiPriority w:val="6"/>
    <w:rsid w:val="00DB1A33"/>
    <w:pPr>
      <w:spacing w:after="0" w:line="240" w:lineRule="auto"/>
    </w:pPr>
    <w:rPr>
      <w:rFonts w:eastAsia="Times New Roman" w:cs="Arial"/>
      <w:lang w:eastAsia="de-DE"/>
    </w:rPr>
  </w:style>
  <w:style w:type="paragraph" w:customStyle="1" w:styleId="BK2">
    <w:name w:val="BK2"/>
    <w:uiPriority w:val="6"/>
    <w:rsid w:val="00DB1A33"/>
    <w:pPr>
      <w:spacing w:after="0" w:line="240" w:lineRule="auto"/>
    </w:pPr>
    <w:rPr>
      <w:rFonts w:eastAsia="Times New Roman" w:cs="Arial"/>
      <w:sz w:val="16"/>
      <w:lang w:eastAsia="de-DE"/>
    </w:rPr>
  </w:style>
  <w:style w:type="paragraph" w:customStyle="1" w:styleId="BK3">
    <w:name w:val="BK3"/>
    <w:uiPriority w:val="6"/>
    <w:rsid w:val="00DB1A33"/>
    <w:pPr>
      <w:framePr w:w="2268" w:h="2835" w:hRule="exact" w:hSpace="142" w:vSpace="142" w:wrap="around" w:vAnchor="page" w:hAnchor="page" w:x="9922" w:y="3119"/>
      <w:spacing w:after="0" w:line="240" w:lineRule="auto"/>
    </w:pPr>
    <w:rPr>
      <w:rFonts w:eastAsia="Times New Roman" w:cs="Arial"/>
      <w:lang w:eastAsia="de-DE"/>
    </w:rPr>
  </w:style>
  <w:style w:type="paragraph" w:customStyle="1" w:styleId="BK4">
    <w:name w:val="BK4"/>
    <w:uiPriority w:val="6"/>
    <w:rsid w:val="00DB1A33"/>
    <w:pPr>
      <w:spacing w:after="0" w:line="240" w:lineRule="auto"/>
    </w:pPr>
    <w:rPr>
      <w:rFonts w:eastAsia="Times New Roman" w:cs="Arial"/>
      <w:lang w:eastAsia="de-DE"/>
    </w:rPr>
  </w:style>
  <w:style w:type="paragraph" w:customStyle="1" w:styleId="FordAufstellung">
    <w:name w:val="FordAufstellung"/>
    <w:uiPriority w:val="6"/>
    <w:rsid w:val="00DB1A33"/>
    <w:pPr>
      <w:tabs>
        <w:tab w:val="right" w:pos="6804"/>
        <w:tab w:val="right" w:pos="9072"/>
      </w:tabs>
      <w:spacing w:after="0" w:line="240" w:lineRule="atLeast"/>
    </w:pPr>
    <w:rPr>
      <w:rFonts w:eastAsia="Times New Roman"/>
      <w:lang w:eastAsia="de-DE"/>
    </w:rPr>
  </w:style>
  <w:style w:type="paragraph" w:styleId="Funotentext">
    <w:name w:val="footnote text"/>
    <w:basedOn w:val="Standard"/>
    <w:link w:val="FunotentextZchn"/>
    <w:semiHidden/>
    <w:rsid w:val="009765D9"/>
    <w:pPr>
      <w:tabs>
        <w:tab w:val="left" w:pos="1843"/>
        <w:tab w:val="left" w:pos="2552"/>
        <w:tab w:val="left" w:pos="3261"/>
        <w:tab w:val="left" w:pos="3969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spacing w:after="120" w:line="240" w:lineRule="auto"/>
    </w:pPr>
    <w:rPr>
      <w:sz w:val="18"/>
    </w:rPr>
  </w:style>
  <w:style w:type="character" w:customStyle="1" w:styleId="FunotentextZchn">
    <w:name w:val="Fußnotentext Zchn"/>
    <w:basedOn w:val="Absatz-Standardschriftart"/>
    <w:link w:val="Funotentext"/>
    <w:semiHidden/>
    <w:rsid w:val="009765D9"/>
    <w:rPr>
      <w:sz w:val="18"/>
    </w:rPr>
  </w:style>
  <w:style w:type="character" w:styleId="Funotenzeichen">
    <w:name w:val="footnote reference"/>
    <w:semiHidden/>
    <w:rsid w:val="00DB1A33"/>
    <w:rPr>
      <w:position w:val="6"/>
      <w:sz w:val="16"/>
    </w:rPr>
  </w:style>
  <w:style w:type="paragraph" w:styleId="Fuzeile">
    <w:name w:val="footer"/>
    <w:basedOn w:val="Standard"/>
    <w:link w:val="FuzeileZchn"/>
    <w:uiPriority w:val="3"/>
    <w:rsid w:val="00DB1A33"/>
    <w:pPr>
      <w:tabs>
        <w:tab w:val="left" w:pos="1843"/>
        <w:tab w:val="left" w:pos="2552"/>
        <w:tab w:val="left" w:pos="3261"/>
        <w:tab w:val="left" w:pos="3969"/>
        <w:tab w:val="center" w:pos="4320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jc w:val="right"/>
    </w:pPr>
  </w:style>
  <w:style w:type="character" w:customStyle="1" w:styleId="FuzeileZchn">
    <w:name w:val="Fußzeile Zchn"/>
    <w:basedOn w:val="Absatz-Standardschriftart"/>
    <w:link w:val="Fuzeile"/>
    <w:uiPriority w:val="3"/>
    <w:rsid w:val="004F5D5B"/>
    <w:rPr>
      <w:rFonts w:ascii="Arial" w:eastAsia="Times New Roman" w:hAnsi="Arial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3"/>
    <w:rsid w:val="00CE52F7"/>
    <w:pPr>
      <w:tabs>
        <w:tab w:val="center" w:pos="4819"/>
        <w:tab w:val="right" w:pos="9071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3"/>
    <w:rsid w:val="00CE52F7"/>
  </w:style>
  <w:style w:type="paragraph" w:styleId="Makrotext">
    <w:name w:val="macro"/>
    <w:link w:val="MakrotextZchn"/>
    <w:semiHidden/>
    <w:rsid w:val="00DB1A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Times New Roman" w:eastAsia="Times New Roman" w:hAnsi="Times New Roman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DB1A33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uiPriority w:val="2"/>
    <w:rsid w:val="00DB1A33"/>
  </w:style>
  <w:style w:type="paragraph" w:styleId="Standardeinzug">
    <w:name w:val="Normal Indent"/>
    <w:basedOn w:val="Standard"/>
    <w:uiPriority w:val="7"/>
    <w:rsid w:val="00DB1A33"/>
    <w:pPr>
      <w:ind w:left="708"/>
    </w:pPr>
  </w:style>
  <w:style w:type="character" w:customStyle="1" w:styleId="berschrift1Zchn">
    <w:name w:val="Überschrift 1 Zchn"/>
    <w:basedOn w:val="Absatz-Standardschriftart"/>
    <w:link w:val="berschrift1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paragraph" w:customStyle="1" w:styleId="AufzhlungBulletPunkt">
    <w:name w:val="AufzählungBulletPunkt"/>
    <w:basedOn w:val="Standard"/>
    <w:uiPriority w:val="2"/>
    <w:qFormat/>
    <w:rsid w:val="001A1C23"/>
    <w:pPr>
      <w:numPr>
        <w:numId w:val="1"/>
      </w:numPr>
    </w:pPr>
    <w:rPr>
      <w:rFonts w:cstheme="minorBidi"/>
      <w:szCs w:val="24"/>
    </w:rPr>
  </w:style>
  <w:style w:type="paragraph" w:customStyle="1" w:styleId="AufzhlungStrich">
    <w:name w:val="AufzählungStrich"/>
    <w:basedOn w:val="Standard"/>
    <w:uiPriority w:val="2"/>
    <w:qFormat/>
    <w:rsid w:val="001A1C23"/>
    <w:pPr>
      <w:numPr>
        <w:numId w:val="2"/>
      </w:numPr>
    </w:pPr>
    <w:rPr>
      <w:rFonts w:cstheme="minorBidi"/>
      <w:szCs w:val="24"/>
    </w:rPr>
  </w:style>
  <w:style w:type="paragraph" w:customStyle="1" w:styleId="Beweis">
    <w:name w:val="Beweis"/>
    <w:basedOn w:val="Standard"/>
    <w:next w:val="Standard"/>
    <w:uiPriority w:val="2"/>
    <w:rsid w:val="002F16C4"/>
    <w:pPr>
      <w:numPr>
        <w:numId w:val="3"/>
      </w:numPr>
      <w:suppressLineNumbers/>
      <w:tabs>
        <w:tab w:val="left" w:pos="1418"/>
      </w:tabs>
    </w:pPr>
    <w:rPr>
      <w:kern w:val="22"/>
      <w:szCs w:val="24"/>
    </w:rPr>
  </w:style>
  <w:style w:type="paragraph" w:customStyle="1" w:styleId="DokumentTitel">
    <w:name w:val="DokumentTitel"/>
    <w:basedOn w:val="Standard"/>
    <w:next w:val="Standard"/>
    <w:uiPriority w:val="3"/>
    <w:qFormat/>
    <w:rsid w:val="001A1C23"/>
    <w:pPr>
      <w:spacing w:before="360" w:after="480"/>
    </w:pPr>
    <w:rPr>
      <w:rFonts w:cstheme="minorBidi"/>
      <w:b/>
      <w:sz w:val="32"/>
      <w:szCs w:val="24"/>
    </w:rPr>
  </w:style>
  <w:style w:type="paragraph" w:customStyle="1" w:styleId="DokumentUntertitel">
    <w:name w:val="DokumentUntertitel"/>
    <w:basedOn w:val="DokumentTitel"/>
    <w:uiPriority w:val="3"/>
    <w:qFormat/>
    <w:rsid w:val="001A1C23"/>
    <w:pPr>
      <w:spacing w:after="840"/>
    </w:pPr>
    <w:rPr>
      <w:sz w:val="24"/>
    </w:rPr>
  </w:style>
  <w:style w:type="paragraph" w:customStyle="1" w:styleId="Einzug">
    <w:name w:val="Einzug"/>
    <w:basedOn w:val="Standard"/>
    <w:uiPriority w:val="2"/>
    <w:qFormat/>
    <w:rsid w:val="001A1C23"/>
    <w:pPr>
      <w:ind w:left="794"/>
    </w:pPr>
    <w:rPr>
      <w:rFonts w:cstheme="minorBidi"/>
      <w:szCs w:val="24"/>
    </w:rPr>
  </w:style>
  <w:style w:type="paragraph" w:customStyle="1" w:styleId="Glaubhaftmachung">
    <w:name w:val="Glaubhaftmachung"/>
    <w:basedOn w:val="Standard"/>
    <w:next w:val="Standard"/>
    <w:uiPriority w:val="2"/>
    <w:rsid w:val="001A1C23"/>
    <w:pPr>
      <w:numPr>
        <w:numId w:val="4"/>
      </w:numPr>
      <w:tabs>
        <w:tab w:val="left" w:pos="2552"/>
      </w:tabs>
    </w:pPr>
    <w:rPr>
      <w:kern w:val="22"/>
      <w:szCs w:val="24"/>
    </w:rPr>
  </w:style>
  <w:style w:type="numbering" w:customStyle="1" w:styleId="JuristischeNummerierung">
    <w:name w:val="JuristischeNummerierung"/>
    <w:uiPriority w:val="99"/>
    <w:rsid w:val="001A1C23"/>
    <w:pPr>
      <w:numPr>
        <w:numId w:val="5"/>
      </w:numPr>
    </w:pPr>
  </w:style>
  <w:style w:type="paragraph" w:styleId="Listenabsatz">
    <w:name w:val="List Paragraph"/>
    <w:basedOn w:val="Standard"/>
    <w:uiPriority w:val="34"/>
    <w:qFormat/>
    <w:rsid w:val="001A1C23"/>
    <w:pPr>
      <w:ind w:left="720"/>
      <w:contextualSpacing/>
    </w:pPr>
    <w:rPr>
      <w:rFonts w:cstheme="minorBidi"/>
      <w:szCs w:val="24"/>
    </w:rPr>
  </w:style>
  <w:style w:type="paragraph" w:customStyle="1" w:styleId="StandardmitEinzug">
    <w:name w:val="Standard mit Einzug"/>
    <w:basedOn w:val="Standard"/>
    <w:uiPriority w:val="3"/>
    <w:qFormat/>
    <w:rsid w:val="001A1C23"/>
    <w:pPr>
      <w:ind w:left="794"/>
    </w:pPr>
    <w:rPr>
      <w:rFonts w:cstheme="minorBidi"/>
      <w:szCs w:val="24"/>
    </w:rPr>
  </w:style>
  <w:style w:type="table" w:styleId="TabelleListe2">
    <w:name w:val="Table List 2"/>
    <w:basedOn w:val="NormaleTabelle"/>
    <w:uiPriority w:val="99"/>
    <w:semiHidden/>
    <w:unhideWhenUsed/>
    <w:rsid w:val="001A1C23"/>
    <w:pPr>
      <w:spacing w:after="270" w:line="270" w:lineRule="exact"/>
      <w:jc w:val="both"/>
    </w:pPr>
    <w:rPr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character" w:customStyle="1" w:styleId="berschrift4Zchn">
    <w:name w:val="Überschrift 4 Zchn"/>
    <w:basedOn w:val="Absatz-Standardschriftart"/>
    <w:link w:val="berschrift4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paragraph" w:customStyle="1" w:styleId="berschrift1JurNum">
    <w:name w:val="Überschrift_1_JurNum"/>
    <w:basedOn w:val="berschrift1"/>
    <w:uiPriority w:val="8"/>
    <w:qFormat/>
    <w:rsid w:val="001A1C23"/>
    <w:pPr>
      <w:numPr>
        <w:numId w:val="20"/>
      </w:numPr>
    </w:pPr>
    <w:rPr>
      <w:rFonts w:eastAsiaTheme="majorEastAsia" w:cstheme="majorBidi"/>
      <w:szCs w:val="32"/>
    </w:rPr>
  </w:style>
  <w:style w:type="paragraph" w:customStyle="1" w:styleId="berschrift2JurNum">
    <w:name w:val="Überschrift_2_JurNum"/>
    <w:basedOn w:val="berschrift2"/>
    <w:uiPriority w:val="8"/>
    <w:qFormat/>
    <w:rsid w:val="001A1C23"/>
    <w:pPr>
      <w:numPr>
        <w:numId w:val="20"/>
      </w:numPr>
    </w:pPr>
    <w:rPr>
      <w:rFonts w:eastAsiaTheme="majorEastAsia" w:cstheme="majorBidi"/>
      <w:szCs w:val="26"/>
    </w:rPr>
  </w:style>
  <w:style w:type="paragraph" w:customStyle="1" w:styleId="berschrift3JurNum">
    <w:name w:val="Überschrift_3_JurNum"/>
    <w:basedOn w:val="berschrift3"/>
    <w:uiPriority w:val="8"/>
    <w:qFormat/>
    <w:rsid w:val="001A1C23"/>
    <w:pPr>
      <w:numPr>
        <w:numId w:val="20"/>
      </w:numPr>
    </w:pPr>
    <w:rPr>
      <w:rFonts w:eastAsiaTheme="majorEastAsia" w:cstheme="majorBidi"/>
      <w:szCs w:val="32"/>
    </w:rPr>
  </w:style>
  <w:style w:type="paragraph" w:customStyle="1" w:styleId="berschrift4JurNum">
    <w:name w:val="Überschrift_4_JurNum"/>
    <w:basedOn w:val="berschrift4"/>
    <w:uiPriority w:val="8"/>
    <w:qFormat/>
    <w:rsid w:val="001A1C23"/>
    <w:pPr>
      <w:numPr>
        <w:numId w:val="20"/>
      </w:numPr>
    </w:pPr>
  </w:style>
  <w:style w:type="paragraph" w:customStyle="1" w:styleId="berschrift5JurNum">
    <w:name w:val="Überschrift_5_JurNum"/>
    <w:basedOn w:val="berschrift5"/>
    <w:uiPriority w:val="8"/>
    <w:qFormat/>
    <w:rsid w:val="001A1C23"/>
    <w:pPr>
      <w:numPr>
        <w:numId w:val="20"/>
      </w:numPr>
    </w:pPr>
  </w:style>
  <w:style w:type="paragraph" w:customStyle="1" w:styleId="berschrift6JurNum">
    <w:name w:val="Überschrift_6_JurNum"/>
    <w:basedOn w:val="berschrift6"/>
    <w:uiPriority w:val="8"/>
    <w:qFormat/>
    <w:rsid w:val="001A1C23"/>
    <w:pPr>
      <w:numPr>
        <w:numId w:val="20"/>
      </w:numPr>
    </w:pPr>
  </w:style>
  <w:style w:type="paragraph" w:customStyle="1" w:styleId="berschrift7JurNum">
    <w:name w:val="Überschrift_7_JurNum"/>
    <w:basedOn w:val="berschrift7"/>
    <w:uiPriority w:val="8"/>
    <w:qFormat/>
    <w:rsid w:val="001A1C23"/>
    <w:pPr>
      <w:numPr>
        <w:numId w:val="20"/>
      </w:numPr>
    </w:pPr>
  </w:style>
  <w:style w:type="paragraph" w:customStyle="1" w:styleId="berschrift8JurNum">
    <w:name w:val="Überschrift_8_JurNum"/>
    <w:basedOn w:val="berschrift8"/>
    <w:uiPriority w:val="8"/>
    <w:qFormat/>
    <w:rsid w:val="001A1C23"/>
    <w:pPr>
      <w:numPr>
        <w:numId w:val="20"/>
      </w:numPr>
    </w:pPr>
  </w:style>
  <w:style w:type="paragraph" w:customStyle="1" w:styleId="berschrift9JurNum">
    <w:name w:val="Überschrift_9_JurNum"/>
    <w:basedOn w:val="berschrift9"/>
    <w:uiPriority w:val="8"/>
    <w:qFormat/>
    <w:rsid w:val="001A1C23"/>
    <w:pPr>
      <w:numPr>
        <w:numId w:val="20"/>
      </w:numPr>
    </w:pPr>
  </w:style>
  <w:style w:type="paragraph" w:styleId="Zitat">
    <w:name w:val="Quote"/>
    <w:basedOn w:val="Standard"/>
    <w:next w:val="Standard"/>
    <w:link w:val="ZitatZchn"/>
    <w:uiPriority w:val="29"/>
    <w:qFormat/>
    <w:rsid w:val="001A1C23"/>
    <w:pPr>
      <w:adjustRightInd w:val="0"/>
      <w:ind w:left="794"/>
    </w:pPr>
    <w:rPr>
      <w:rFonts w:cstheme="minorBidi"/>
      <w:i/>
      <w:iCs/>
      <w:color w:val="404040" w:themeColor="text1" w:themeTint="BF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1A1C23"/>
    <w:rPr>
      <w:rFonts w:ascii="Arial" w:hAnsi="Arial"/>
      <w:i/>
      <w:iCs/>
      <w:color w:val="404040" w:themeColor="text1" w:themeTint="BF"/>
      <w:sz w:val="20"/>
      <w:szCs w:val="24"/>
    </w:rPr>
  </w:style>
  <w:style w:type="paragraph" w:customStyle="1" w:styleId="Standard-EinfacherZeilenabstand">
    <w:name w:val="Standard-EinfacherZeilenabstand"/>
    <w:basedOn w:val="Standard"/>
    <w:qFormat/>
    <w:rsid w:val="00EB1018"/>
    <w:pPr>
      <w:spacing w:after="0" w:line="240" w:lineRule="auto"/>
    </w:pPr>
  </w:style>
  <w:style w:type="paragraph" w:customStyle="1" w:styleId="VertragAbsatz">
    <w:name w:val="VertragAbsatz"/>
    <w:basedOn w:val="VertragParagraph"/>
    <w:qFormat/>
    <w:rsid w:val="001428CF"/>
    <w:pPr>
      <w:keepNext w:val="0"/>
      <w:numPr>
        <w:ilvl w:val="2"/>
      </w:numPr>
      <w:spacing w:before="0" w:after="270"/>
      <w:outlineLvl w:val="9"/>
    </w:pPr>
    <w:rPr>
      <w:b w:val="0"/>
    </w:rPr>
  </w:style>
  <w:style w:type="paragraph" w:customStyle="1" w:styleId="VertragAbschnitt">
    <w:name w:val="VertragAbschnitt"/>
    <w:basedOn w:val="Standard"/>
    <w:next w:val="VertragParagraph"/>
    <w:qFormat/>
    <w:rsid w:val="001428CF"/>
    <w:pPr>
      <w:keepNext/>
      <w:keepLines/>
      <w:numPr>
        <w:numId w:val="32"/>
      </w:numPr>
      <w:spacing w:before="600" w:after="360"/>
      <w:outlineLvl w:val="0"/>
    </w:pPr>
    <w:rPr>
      <w:rFonts w:cstheme="minorBidi"/>
      <w:b/>
      <w:szCs w:val="24"/>
    </w:rPr>
  </w:style>
  <w:style w:type="paragraph" w:customStyle="1" w:styleId="VertragParagraph">
    <w:name w:val="VertragParagraph"/>
    <w:basedOn w:val="VertragAbschnitt"/>
    <w:next w:val="VertragAbsatz"/>
    <w:qFormat/>
    <w:rsid w:val="00C43620"/>
    <w:pPr>
      <w:numPr>
        <w:ilvl w:val="1"/>
      </w:numPr>
      <w:spacing w:before="480" w:after="200"/>
      <w:outlineLvl w:val="1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90F54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0F54"/>
    <w:pPr>
      <w:tabs>
        <w:tab w:val="left" w:pos="440"/>
        <w:tab w:val="right" w:leader="dot" w:pos="9345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690F54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690F54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0F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90F54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690F54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0F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0F54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1D6F86"/>
    <w:rPr>
      <w:color w:val="808080"/>
    </w:rPr>
  </w:style>
  <w:style w:type="paragraph" w:styleId="berarbeitung">
    <w:name w:val="Revision"/>
    <w:hidden/>
    <w:uiPriority w:val="99"/>
    <w:semiHidden/>
    <w:rsid w:val="00D427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nNoDATA\1\template\WW160\ANNOBLN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CD6B556CE3465283BE500F0B59DC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FCB07-35CC-446F-BB74-9BC3A7D79CEC}"/>
      </w:docPartPr>
      <w:docPartBody>
        <w:p w:rsidR="00FF70A1" w:rsidRDefault="000B67EB" w:rsidP="000B67EB">
          <w:pPr>
            <w:pStyle w:val="53CD6B556CE3465283BE500F0B59DCB0"/>
          </w:pPr>
          <w:r w:rsidRPr="00AE609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D3686B9504BB78FCEEC13651F8A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DAF9DF-05A2-4704-B747-183FAA2FC4AA}"/>
      </w:docPartPr>
      <w:docPartBody>
        <w:p w:rsidR="00FF70A1" w:rsidRDefault="000B67EB" w:rsidP="000B67EB">
          <w:pPr>
            <w:pStyle w:val="292D3686B9504BB78FCEEC13651F8AF4"/>
          </w:pPr>
          <w:r w:rsidRPr="00AE609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8FEC49A83B449BB7F6605EC5C46F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0F82F-FC2E-4111-9B2B-CAFE2085C3A0}"/>
      </w:docPartPr>
      <w:docPartBody>
        <w:p w:rsidR="00FF70A1" w:rsidRDefault="000B67EB" w:rsidP="000B67EB">
          <w:pPr>
            <w:pStyle w:val="448FEC49A83B449BB7F6605EC5C46F3D"/>
          </w:pPr>
          <w:r w:rsidRPr="00AE609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DBF08A74024A61ACCBFBD31C82C9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B0CB6-4A09-422B-8D41-7A7A4FF5B10E}"/>
      </w:docPartPr>
      <w:docPartBody>
        <w:p w:rsidR="00FF70A1" w:rsidRDefault="000B67EB" w:rsidP="000B67EB">
          <w:pPr>
            <w:pStyle w:val="44DBF08A74024A61ACCBFBD31C82C917"/>
          </w:pPr>
          <w:r w:rsidRPr="00AE609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281351AB9C45D3990A2DADA814B1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4F27BF-0AE3-40C4-B5E7-0352ADEEA054}"/>
      </w:docPartPr>
      <w:docPartBody>
        <w:p w:rsidR="00823211" w:rsidRDefault="00E422BF" w:rsidP="00E422BF">
          <w:pPr>
            <w:pStyle w:val="42281351AB9C45D3990A2DADA814B153"/>
          </w:pPr>
          <w:r w:rsidRPr="00AE609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17A84BD7394BE0A8E848A0D26361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601779-7145-4E86-8AFD-723AD4CD39B7}"/>
      </w:docPartPr>
      <w:docPartBody>
        <w:p w:rsidR="00471437" w:rsidRDefault="00823211" w:rsidP="00823211">
          <w:pPr>
            <w:pStyle w:val="0917A84BD7394BE0A8E848A0D2636101"/>
          </w:pPr>
          <w:r w:rsidRPr="00AE609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1A22740CFAC4CF9B2A4EEC30853F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8E985A-5C9C-415F-8A11-0EA60F0C771C}"/>
      </w:docPartPr>
      <w:docPartBody>
        <w:p w:rsidR="00471437" w:rsidRDefault="00823211" w:rsidP="00823211">
          <w:pPr>
            <w:pStyle w:val="41A22740CFAC4CF9B2A4EEC30853F587"/>
          </w:pPr>
          <w:r w:rsidRPr="00AE609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2FA9FF366546F39A77C79ACB7FD4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B1DF84-0B95-4C79-B3E6-397DE6B9C8CD}"/>
      </w:docPartPr>
      <w:docPartBody>
        <w:p w:rsidR="00471437" w:rsidRDefault="00823211" w:rsidP="00823211">
          <w:pPr>
            <w:pStyle w:val="6F2FA9FF366546F39A77C79ACB7FD41E"/>
          </w:pPr>
          <w:r w:rsidRPr="00AE609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4032ADEE3E49D68D5A7AF376213E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699E04-C4C3-4F44-8F50-60802BF8363F}"/>
      </w:docPartPr>
      <w:docPartBody>
        <w:p w:rsidR="00471437" w:rsidRDefault="00823211" w:rsidP="00823211">
          <w:pPr>
            <w:pStyle w:val="A74032ADEE3E49D68D5A7AF376213E91"/>
          </w:pPr>
          <w:r w:rsidRPr="00AE609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7EB"/>
    <w:rsid w:val="00060A0D"/>
    <w:rsid w:val="000B67EB"/>
    <w:rsid w:val="00471437"/>
    <w:rsid w:val="005D4877"/>
    <w:rsid w:val="00687A3D"/>
    <w:rsid w:val="00823211"/>
    <w:rsid w:val="00A31409"/>
    <w:rsid w:val="00C81A00"/>
    <w:rsid w:val="00D4423E"/>
    <w:rsid w:val="00D642D8"/>
    <w:rsid w:val="00D8282C"/>
    <w:rsid w:val="00E422BF"/>
    <w:rsid w:val="00EE75C8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23211"/>
    <w:rPr>
      <w:color w:val="808080"/>
    </w:rPr>
  </w:style>
  <w:style w:type="paragraph" w:customStyle="1" w:styleId="53CD6B556CE3465283BE500F0B59DCB0">
    <w:name w:val="53CD6B556CE3465283BE500F0B59DCB0"/>
    <w:rsid w:val="000B67EB"/>
  </w:style>
  <w:style w:type="paragraph" w:customStyle="1" w:styleId="292D3686B9504BB78FCEEC13651F8AF4">
    <w:name w:val="292D3686B9504BB78FCEEC13651F8AF4"/>
    <w:rsid w:val="000B67EB"/>
  </w:style>
  <w:style w:type="paragraph" w:customStyle="1" w:styleId="448FEC49A83B449BB7F6605EC5C46F3D">
    <w:name w:val="448FEC49A83B449BB7F6605EC5C46F3D"/>
    <w:rsid w:val="000B67EB"/>
  </w:style>
  <w:style w:type="paragraph" w:customStyle="1" w:styleId="44DBF08A74024A61ACCBFBD31C82C917">
    <w:name w:val="44DBF08A74024A61ACCBFBD31C82C917"/>
    <w:rsid w:val="000B67EB"/>
  </w:style>
  <w:style w:type="paragraph" w:customStyle="1" w:styleId="42281351AB9C45D3990A2DADA814B153">
    <w:name w:val="42281351AB9C45D3990A2DADA814B153"/>
    <w:rsid w:val="00E422BF"/>
  </w:style>
  <w:style w:type="paragraph" w:customStyle="1" w:styleId="0917A84BD7394BE0A8E848A0D2636101">
    <w:name w:val="0917A84BD7394BE0A8E848A0D2636101"/>
    <w:rsid w:val="00823211"/>
  </w:style>
  <w:style w:type="paragraph" w:customStyle="1" w:styleId="41A22740CFAC4CF9B2A4EEC30853F587">
    <w:name w:val="41A22740CFAC4CF9B2A4EEC30853F587"/>
    <w:rsid w:val="00823211"/>
  </w:style>
  <w:style w:type="paragraph" w:customStyle="1" w:styleId="6F2FA9FF366546F39A77C79ACB7FD41E">
    <w:name w:val="6F2FA9FF366546F39A77C79ACB7FD41E"/>
    <w:rsid w:val="00823211"/>
  </w:style>
  <w:style w:type="paragraph" w:customStyle="1" w:styleId="A74032ADEE3E49D68D5A7AF376213E91">
    <w:name w:val="A74032ADEE3E49D68D5A7AF376213E91"/>
    <w:rsid w:val="008232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f5ce31-4817-497b-95f5-1b6a5368c56a" xsi:nil="true"/>
    <lcf76f155ced4ddcb4097134ff3c332f xmlns="1897f591-1339-4080-9bf4-8bb2854ec5e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B355650B30B742AD2BBA587011585C" ma:contentTypeVersion="13" ma:contentTypeDescription="Ein neues Dokument erstellen." ma:contentTypeScope="" ma:versionID="780ff90f8ace1d7dcc1bcc51f7437e43">
  <xsd:schema xmlns:xsd="http://www.w3.org/2001/XMLSchema" xmlns:xs="http://www.w3.org/2001/XMLSchema" xmlns:p="http://schemas.microsoft.com/office/2006/metadata/properties" xmlns:ns2="1897f591-1339-4080-9bf4-8bb2854ec5e0" xmlns:ns3="b6f5ce31-4817-497b-95f5-1b6a5368c56a" targetNamespace="http://schemas.microsoft.com/office/2006/metadata/properties" ma:root="true" ma:fieldsID="12173cab4b533ea3b4e182261ef9bfe9" ns2:_="" ns3:_="">
    <xsd:import namespace="1897f591-1339-4080-9bf4-8bb2854ec5e0"/>
    <xsd:import namespace="b6f5ce31-4817-497b-95f5-1b6a5368c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7f591-1339-4080-9bf4-8bb2854ec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c5ab843-ef0b-4e7c-a107-278db0f4e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ce31-4817-497b-95f5-1b6a5368c5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8377067-b394-497d-b809-d5c38798d35c}" ma:internalName="TaxCatchAll" ma:showField="CatchAllData" ma:web="b6f5ce31-4817-497b-95f5-1b6a5368c5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AF718A-7C02-4FD6-89F3-6C76434FB0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589A19-50D0-4938-A966-AD3870020BDC}">
  <ds:schemaRefs>
    <ds:schemaRef ds:uri="http://schemas.microsoft.com/office/2006/metadata/properties"/>
    <ds:schemaRef ds:uri="http://schemas.microsoft.com/office/infopath/2007/PartnerControls"/>
    <ds:schemaRef ds:uri="b6f5ce31-4817-497b-95f5-1b6a5368c56a"/>
    <ds:schemaRef ds:uri="1897f591-1339-4080-9bf4-8bb2854ec5e0"/>
  </ds:schemaRefs>
</ds:datastoreItem>
</file>

<file path=customXml/itemProps3.xml><?xml version="1.0" encoding="utf-8"?>
<ds:datastoreItem xmlns:ds="http://schemas.openxmlformats.org/officeDocument/2006/customXml" ds:itemID="{3A5F8E2F-2090-4BC5-A51A-17B7BE337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7f591-1339-4080-9bf4-8bb2854ec5e0"/>
    <ds:schemaRef ds:uri="b6f5ce31-4817-497b-95f5-1b6a5368c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98BCB9-3C78-4A64-8D6C-340C8E0331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ANNOBLNK.DOTX</Template>
  <TotalTime>0</TotalTime>
  <Pages>2</Pages>
  <Words>410</Words>
  <Characters>2587</Characters>
  <Application>Microsoft Office Word</Application>
  <DocSecurity>0</DocSecurity>
  <Lines>21</Lines>
  <Paragraphs>5</Paragraphs>
  <ScaleCrop>false</ScaleCrop>
  <Company>GmbH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</dc:creator>
  <cp:keywords/>
  <dc:description/>
  <cp:lastModifiedBy>Klink, Maike</cp:lastModifiedBy>
  <cp:revision>3</cp:revision>
  <dcterms:created xsi:type="dcterms:W3CDTF">2026-09-10T10:12:00Z</dcterms:created>
  <dcterms:modified xsi:type="dcterms:W3CDTF">2026-09-10T10:13:00Z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157093.1</vt:lpwstr>
  </property>
  <property fmtid="{D5CDD505-2E9C-101B-9397-08002B2CF9AE}" pid="3" name="DOCID">
    <vt:lpwstr>157093.1</vt:lpwstr>
  </property>
  <property fmtid="{D5CDD505-2E9C-101B-9397-08002B2CF9AE}" pid="4" name="ContentTypeId">
    <vt:lpwstr>0x0101007BB355650B30B742AD2BBA587011585C</vt:lpwstr>
  </property>
  <property fmtid="{D5CDD505-2E9C-101B-9397-08002B2CF9AE}" pid="5" name="MediaServiceImageTags">
    <vt:lpwstr/>
  </property>
</Properties>
</file>